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37222" w:rsidP="00C009D8">
      <w:pPr>
        <w:pStyle w:val="NoSpacing"/>
      </w:pPr>
      <w:r>
        <w:rPr>
          <w:u w:val="single"/>
        </w:rPr>
        <w:t>John PACE</w:t>
      </w:r>
      <w:r>
        <w:t xml:space="preserve">        (d.ca.1493)</w:t>
      </w:r>
    </w:p>
    <w:p w:rsidR="00237222" w:rsidRDefault="00237222" w:rsidP="00C009D8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spellStart"/>
      <w:proofErr w:type="gramStart"/>
      <w:r>
        <w:t>Tallowchandler</w:t>
      </w:r>
      <w:proofErr w:type="spellEnd"/>
      <w:r>
        <w:t>.</w:t>
      </w:r>
      <w:proofErr w:type="gramEnd"/>
    </w:p>
    <w:p w:rsidR="00237222" w:rsidRDefault="00237222" w:rsidP="00C009D8">
      <w:pPr>
        <w:pStyle w:val="NoSpacing"/>
      </w:pPr>
    </w:p>
    <w:p w:rsidR="00237222" w:rsidRDefault="00237222" w:rsidP="00C009D8">
      <w:pPr>
        <w:pStyle w:val="NoSpacing"/>
      </w:pPr>
    </w:p>
    <w:p w:rsidR="00237222" w:rsidRDefault="00237222" w:rsidP="00C009D8">
      <w:pPr>
        <w:pStyle w:val="NoSpacing"/>
      </w:pPr>
      <w:r>
        <w:t>Children:  Peter, Katherine, Margaret.</w:t>
      </w:r>
    </w:p>
    <w:p w:rsidR="00237222" w:rsidRDefault="00237222" w:rsidP="00C009D8">
      <w:pPr>
        <w:pStyle w:val="NoSpacing"/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'Folio 307b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: March 1492-3 - ', in Calendar of Letter-Books of the City of London: L, Edward IV-Henry VII, ed. Reginald R Sharpe (London, 1912), pp. 294-302 http://www.british-history.ac.uk/london-letter-books/voll/pp294-302 [accessed 1 August 2015].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)</w:t>
      </w:r>
    </w:p>
    <w:p w:rsidR="00237222" w:rsidRDefault="00237222" w:rsidP="00C009D8">
      <w:pPr>
        <w:pStyle w:val="NoSpacing"/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</w:pPr>
    </w:p>
    <w:p w:rsidR="00237222" w:rsidRDefault="00237222" w:rsidP="00C009D8">
      <w:pPr>
        <w:pStyle w:val="NoSpacing"/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</w:pPr>
    </w:p>
    <w:p w:rsidR="00237222" w:rsidRDefault="00237222" w:rsidP="00C009D8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28 Jan.1494</w:t>
      </w:r>
      <w:r>
        <w:rPr>
          <w:color w:val="333333"/>
          <w:shd w:val="clear" w:color="auto" w:fill="FFFFFF"/>
        </w:rPr>
        <w:tab/>
        <w:t xml:space="preserve">He was dead by this date.  </w:t>
      </w:r>
      <w:proofErr w:type="gramStart"/>
      <w:r>
        <w:rPr>
          <w:color w:val="333333"/>
          <w:shd w:val="clear" w:color="auto" w:fill="FFFFFF"/>
        </w:rPr>
        <w:t>(ibid.)</w:t>
      </w:r>
      <w:proofErr w:type="gramEnd"/>
    </w:p>
    <w:p w:rsidR="00237222" w:rsidRDefault="00237222" w:rsidP="00C009D8">
      <w:pPr>
        <w:pStyle w:val="NoSpacing"/>
        <w:rPr>
          <w:color w:val="333333"/>
          <w:shd w:val="clear" w:color="auto" w:fill="FFFFFF"/>
        </w:rPr>
      </w:pPr>
    </w:p>
    <w:p w:rsidR="00237222" w:rsidRDefault="00237222" w:rsidP="00C009D8">
      <w:pPr>
        <w:pStyle w:val="NoSpacing"/>
        <w:rPr>
          <w:color w:val="333333"/>
          <w:shd w:val="clear" w:color="auto" w:fill="FFFFFF"/>
        </w:rPr>
      </w:pPr>
    </w:p>
    <w:p w:rsidR="00237222" w:rsidRPr="00237222" w:rsidRDefault="00237222" w:rsidP="00C009D8">
      <w:pPr>
        <w:pStyle w:val="NoSpacing"/>
      </w:pPr>
      <w:r>
        <w:rPr>
          <w:color w:val="333333"/>
          <w:shd w:val="clear" w:color="auto" w:fill="FFFFFF"/>
        </w:rPr>
        <w:t>1 August 2015</w:t>
      </w:r>
      <w:bookmarkStart w:id="0" w:name="_GoBack"/>
      <w:bookmarkEnd w:id="0"/>
    </w:p>
    <w:sectPr w:rsidR="00237222" w:rsidRPr="002372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222" w:rsidRDefault="00237222" w:rsidP="00920DE3">
      <w:pPr>
        <w:spacing w:after="0" w:line="240" w:lineRule="auto"/>
      </w:pPr>
      <w:r>
        <w:separator/>
      </w:r>
    </w:p>
  </w:endnote>
  <w:endnote w:type="continuationSeparator" w:id="0">
    <w:p w:rsidR="00237222" w:rsidRDefault="0023722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222" w:rsidRDefault="00237222" w:rsidP="00920DE3">
      <w:pPr>
        <w:spacing w:after="0" w:line="240" w:lineRule="auto"/>
      </w:pPr>
      <w:r>
        <w:separator/>
      </w:r>
    </w:p>
  </w:footnote>
  <w:footnote w:type="continuationSeparator" w:id="0">
    <w:p w:rsidR="00237222" w:rsidRDefault="0023722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22"/>
    <w:rsid w:val="00120749"/>
    <w:rsid w:val="0023722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2015-08-01T10:50:00Z</dcterms:created>
  <dcterms:modified xsi:type="dcterms:W3CDTF">2015-08-01T10:52:00Z</dcterms:modified>
</cp:coreProperties>
</file>